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771B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RAYNSFORD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28DBE8C1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CF275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6E3647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Thomas Hungerford.    (C.P.R. 1476-85 p.171)</w:t>
      </w:r>
    </w:p>
    <w:p w14:paraId="322513BA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2A52B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Sir Laurence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Raynesford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7037359A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04857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3DA98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Feb.1480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pardoned of all donations, alienations and perquisitions held by </w:t>
      </w:r>
    </w:p>
    <w:p w14:paraId="66D5BA68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them without licensed before 12 February.   (ibid.)</w:t>
      </w:r>
    </w:p>
    <w:p w14:paraId="305D02AC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3C409F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8002F" w14:textId="77777777" w:rsidR="00F936FE" w:rsidRDefault="00F936FE" w:rsidP="00F936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3E8924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39FFF" w14:textId="77777777" w:rsidR="00F936FE" w:rsidRDefault="00F936FE" w:rsidP="009139A6">
      <w:r>
        <w:separator/>
      </w:r>
    </w:p>
  </w:endnote>
  <w:endnote w:type="continuationSeparator" w:id="0">
    <w:p w14:paraId="30609B94" w14:textId="77777777" w:rsidR="00F936FE" w:rsidRDefault="00F936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2E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33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1DD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DF0D" w14:textId="77777777" w:rsidR="00F936FE" w:rsidRDefault="00F936FE" w:rsidP="009139A6">
      <w:r>
        <w:separator/>
      </w:r>
    </w:p>
  </w:footnote>
  <w:footnote w:type="continuationSeparator" w:id="0">
    <w:p w14:paraId="4953F204" w14:textId="77777777" w:rsidR="00F936FE" w:rsidRDefault="00F936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1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DF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8D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F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0BCD1"/>
  <w15:chartTrackingRefBased/>
  <w15:docId w15:val="{9BB10102-AFA2-4123-99E8-5DF256CB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2021-08-10T19:08:00Z</dcterms:created>
  <dcterms:modified xsi:type="dcterms:W3CDTF">2021-08-10T19:09:00Z</dcterms:modified>
</cp:coreProperties>
</file>